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bkLastEnteredField"/>
    <w:p w14:paraId="0B3AE561" w14:textId="6C52404E" w:rsidR="00746D6A" w:rsidRDefault="00FE4DD0" w:rsidP="00B01B24">
      <w:pPr>
        <w:pStyle w:val="EnvelopeAddress"/>
        <w:framePr w:wrap="around" w:x="5199" w:y="2101"/>
      </w:pPr>
      <w:r>
        <w:fldChar w:fldCharType="begin"/>
      </w:r>
      <w:r>
        <w:instrText xml:space="preserve"> MERGEFIELD NAME </w:instrText>
      </w:r>
      <w:r>
        <w:fldChar w:fldCharType="separate"/>
      </w:r>
      <w:r>
        <w:t>«NAME»</w:t>
      </w:r>
      <w:r>
        <w:fldChar w:fldCharType="end"/>
      </w:r>
      <w:bookmarkEnd w:id="0"/>
    </w:p>
    <w:p w14:paraId="7660C5A3" w14:textId="2A3A7E05" w:rsidR="001D2AF3" w:rsidRDefault="001D2AF3" w:rsidP="00B01B24">
      <w:pPr>
        <w:pStyle w:val="EnvelopeAddress"/>
        <w:framePr w:wrap="around" w:x="5199" w:y="2101"/>
      </w:pPr>
      <w:r>
        <w:fldChar w:fldCharType="begin"/>
      </w:r>
      <w:r>
        <w:instrText xml:space="preserve"> MERGEFIELD ADDR_LINE1 </w:instrText>
      </w:r>
      <w:r>
        <w:fldChar w:fldCharType="separate"/>
      </w:r>
      <w:r w:rsidR="00FE4DD0">
        <w:t>«ADDR_LINE1»</w:t>
      </w:r>
      <w:r>
        <w:fldChar w:fldCharType="end"/>
      </w:r>
    </w:p>
    <w:p w14:paraId="6D7E6E63" w14:textId="7BB862FE" w:rsidR="005A3D09" w:rsidRDefault="001D2AF3" w:rsidP="001D2AF3">
      <w:pPr>
        <w:pStyle w:val="EnvelopeAddress"/>
        <w:framePr w:wrap="around" w:x="5199" w:y="2101"/>
      </w:pPr>
      <w:r>
        <w:fldChar w:fldCharType="begin"/>
      </w:r>
      <w:r>
        <w:instrText xml:space="preserve"> MERGEFIELD ADDR_CITY </w:instrText>
      </w:r>
      <w:r>
        <w:fldChar w:fldCharType="separate"/>
      </w:r>
      <w:r w:rsidR="00FE4DD0">
        <w:t>«ADDR_CITY»</w:t>
      </w:r>
      <w:r>
        <w:fldChar w:fldCharType="end"/>
      </w:r>
      <w:bookmarkStart w:id="1" w:name="bmLogo"/>
      <w:bookmarkEnd w:id="1"/>
    </w:p>
    <w:p w14:paraId="2CA2885A" w14:textId="28E9B721" w:rsidR="001D2AF3" w:rsidRDefault="001D2AF3" w:rsidP="001D2AF3">
      <w:pPr>
        <w:pStyle w:val="EnvelopeAddress"/>
        <w:framePr w:wrap="around" w:x="5199" w:y="2101"/>
      </w:pPr>
      <w:r>
        <w:fldChar w:fldCharType="begin"/>
      </w:r>
      <w:r>
        <w:instrText xml:space="preserve"> MERGEFIELD ADDR_STATE </w:instrText>
      </w:r>
      <w:r>
        <w:fldChar w:fldCharType="separate"/>
      </w:r>
      <w:r w:rsidR="00FE4DD0">
        <w:t>«ADDR_STATE»</w:t>
      </w:r>
      <w:r>
        <w:fldChar w:fldCharType="end"/>
      </w:r>
      <w:r>
        <w:t xml:space="preserve"> </w:t>
      </w:r>
      <w:r>
        <w:fldChar w:fldCharType="begin"/>
      </w:r>
      <w:r>
        <w:instrText xml:space="preserve"> MERGEFIELD ADDR_ZIP </w:instrText>
      </w:r>
      <w:r>
        <w:fldChar w:fldCharType="separate"/>
      </w:r>
      <w:r w:rsidR="00FE4DD0">
        <w:t>«ADDR_ZIP»</w:t>
      </w:r>
      <w:r>
        <w:fldChar w:fldCharType="end"/>
      </w:r>
    </w:p>
    <w:p w14:paraId="265DB5FE" w14:textId="77777777" w:rsidR="00CA6EBE" w:rsidRDefault="00CA6EBE" w:rsidP="0013236F">
      <w:pPr>
        <w:pStyle w:val="EnvelopeReturn"/>
      </w:pPr>
    </w:p>
    <w:sectPr w:rsidR="00CA6EBE" w:rsidSect="0045653C">
      <w:pgSz w:w="13682" w:h="5942" w:orient="landscape" w:code="20"/>
      <w:pgMar w:top="170" w:right="1950" w:bottom="1440" w:left="1077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My Documents\Many To One Test Docs\Many To One Dummy Data (Short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2"/>
    <w:activeRecord w:val="8"/>
    <w:odso>
      <w:udl w:val="Provider=Microsoft.ACE.OLEDB.12.0;User ID=Admin;Data Source=D:\My Documents\Many To One Test Docs\Many To One Dummy Data (Short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3"/>
      <w:colDelim w:val="9"/>
      <w:type w:val="database"/>
      <w:fHdr/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NAME"/>
        <w:mappedName w:val="Last Name"/>
        <w:column w:val="1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E-MAIL"/>
        <w:mappedName w:val="E-mail Address"/>
        <w:column w:val="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</w:odso>
  </w:mailMerge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AF3"/>
    <w:rsid w:val="00023C33"/>
    <w:rsid w:val="00056165"/>
    <w:rsid w:val="00067627"/>
    <w:rsid w:val="000918DA"/>
    <w:rsid w:val="000E7AF9"/>
    <w:rsid w:val="0013236F"/>
    <w:rsid w:val="001B031E"/>
    <w:rsid w:val="001C3006"/>
    <w:rsid w:val="001D2AF3"/>
    <w:rsid w:val="00220E5B"/>
    <w:rsid w:val="0028610F"/>
    <w:rsid w:val="002901DF"/>
    <w:rsid w:val="0045167E"/>
    <w:rsid w:val="0045653C"/>
    <w:rsid w:val="004C32F5"/>
    <w:rsid w:val="004E2C8E"/>
    <w:rsid w:val="004E7479"/>
    <w:rsid w:val="00537BA6"/>
    <w:rsid w:val="00570BB6"/>
    <w:rsid w:val="005A3D09"/>
    <w:rsid w:val="005C599F"/>
    <w:rsid w:val="005D25B3"/>
    <w:rsid w:val="00667D76"/>
    <w:rsid w:val="00681ABD"/>
    <w:rsid w:val="006C5187"/>
    <w:rsid w:val="00716FAF"/>
    <w:rsid w:val="00735146"/>
    <w:rsid w:val="007438AA"/>
    <w:rsid w:val="00746D6A"/>
    <w:rsid w:val="0077687C"/>
    <w:rsid w:val="007D0A5A"/>
    <w:rsid w:val="007D4CD0"/>
    <w:rsid w:val="007F43B2"/>
    <w:rsid w:val="007F501F"/>
    <w:rsid w:val="00816ED0"/>
    <w:rsid w:val="00885D57"/>
    <w:rsid w:val="008F64EA"/>
    <w:rsid w:val="00A10C4D"/>
    <w:rsid w:val="00A232FA"/>
    <w:rsid w:val="00A53FE0"/>
    <w:rsid w:val="00A92A83"/>
    <w:rsid w:val="00B01B24"/>
    <w:rsid w:val="00B6693E"/>
    <w:rsid w:val="00C624FA"/>
    <w:rsid w:val="00C96CD5"/>
    <w:rsid w:val="00CA6EBE"/>
    <w:rsid w:val="00E22CA9"/>
    <w:rsid w:val="00E9737A"/>
    <w:rsid w:val="00EC6392"/>
    <w:rsid w:val="00ED0A69"/>
    <w:rsid w:val="00EE4AD6"/>
    <w:rsid w:val="00F26D1F"/>
    <w:rsid w:val="00FE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."/>
  <w:listSeparator w:val=","/>
  <w14:docId w14:val="2C465587"/>
  <w15:docId w15:val="{4F62EE39-8573-4053-9560-9E88C8EF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681ABD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noProof/>
      <w:sz w:val="28"/>
      <w:lang w:val="en-US"/>
    </w:rPr>
  </w:style>
  <w:style w:type="paragraph" w:styleId="EnvelopeReturn">
    <w:name w:val="envelope return"/>
    <w:basedOn w:val="BodyText"/>
    <w:rsid w:val="00681ABD"/>
    <w:pPr>
      <w:spacing w:after="0" w:line="240" w:lineRule="auto"/>
    </w:pPr>
    <w:rPr>
      <w:rFonts w:ascii="Arial" w:hAnsi="Arial"/>
      <w:noProof/>
      <w:sz w:val="16"/>
      <w:lang w:val="en-US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  <w:style w:type="paragraph" w:styleId="BalloonText">
    <w:name w:val="Balloon Text"/>
    <w:basedOn w:val="Normal"/>
    <w:link w:val="BalloonTextChar"/>
    <w:rsid w:val="00023C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3C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D:\My%20Documents\Many%20To%20One%20Test%20Docs\Many%20To%20One%20Dummy%20Data%20(Short).xlsx" TargetMode="External"/><Relationship Id="rId2" Type="http://schemas.openxmlformats.org/officeDocument/2006/relationships/mailMergeSource" Target="file:///D:\My%20Documents\Many%20To%20One%20Test%20Docs\Many%20To%20One%20Dummy%20Data%20(Short).xlsx" TargetMode="External"/><Relationship Id="rId1" Type="http://schemas.openxmlformats.org/officeDocument/2006/relationships/attachedTemplate" Target="file:///D:\Word%202016%20Templates\Envelope%20%23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Envelope #10.dotx</Template>
  <TotalTime>4</TotalTime>
  <Pages>1</Pages>
  <Words>5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Mayor</dc:creator>
  <cp:keywords/>
  <dc:description/>
  <cp:lastModifiedBy>Graham Mayor</cp:lastModifiedBy>
  <cp:revision>2</cp:revision>
  <cp:lastPrinted>2011-07-10T14:33:00Z</cp:lastPrinted>
  <dcterms:created xsi:type="dcterms:W3CDTF">2022-02-26T05:39:00Z</dcterms:created>
  <dcterms:modified xsi:type="dcterms:W3CDTF">2022-02-26T06:56:00Z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inter">
    <vt:lpwstr>PrimoPDF</vt:lpwstr>
  </property>
  <property fmtid="{D5CDD505-2E9C-101B-9397-08002B2CF9AE}" pid="3" name="Associated Printer">
    <vt:lpwstr>PrimoPDF</vt:lpwstr>
  </property>
</Properties>
</file>